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1A180" w14:textId="77777777" w:rsidR="006814A4" w:rsidRDefault="006814A4" w:rsidP="006814A4">
      <w:pPr>
        <w:pStyle w:val="NoSpacing"/>
      </w:pPr>
      <w:r>
        <w:rPr>
          <w:u w:val="single"/>
        </w:rPr>
        <w:t>John WINDSOR</w:t>
      </w:r>
      <w:r>
        <w:t xml:space="preserve">    </w:t>
      </w:r>
      <w:proofErr w:type="gramStart"/>
      <w:r>
        <w:t xml:space="preserve">   (</w:t>
      </w:r>
      <w:proofErr w:type="gramEnd"/>
      <w:r>
        <w:t>fl.1429)</w:t>
      </w:r>
    </w:p>
    <w:p w14:paraId="179D8FE8" w14:textId="77777777" w:rsidR="006814A4" w:rsidRDefault="006814A4" w:rsidP="006814A4">
      <w:pPr>
        <w:pStyle w:val="NoSpacing"/>
      </w:pPr>
      <w:r>
        <w:t>of London. Apprentice draper.</w:t>
      </w:r>
    </w:p>
    <w:p w14:paraId="12A67A0C" w14:textId="77777777" w:rsidR="006814A4" w:rsidRDefault="006814A4" w:rsidP="006814A4">
      <w:pPr>
        <w:pStyle w:val="NoSpacing"/>
      </w:pPr>
    </w:p>
    <w:p w14:paraId="17A4CBC5" w14:textId="77777777" w:rsidR="006814A4" w:rsidRDefault="006814A4" w:rsidP="006814A4">
      <w:pPr>
        <w:pStyle w:val="NoSpacing"/>
      </w:pPr>
    </w:p>
    <w:p w14:paraId="2829FAE4" w14:textId="77777777" w:rsidR="006814A4" w:rsidRDefault="006814A4" w:rsidP="006814A4">
      <w:pPr>
        <w:pStyle w:val="NoSpacing"/>
      </w:pPr>
      <w:r>
        <w:tab/>
        <w:t>1429</w:t>
      </w:r>
      <w:r>
        <w:tab/>
        <w:t xml:space="preserve">He became apprenticed to John </w:t>
      </w:r>
      <w:proofErr w:type="spellStart"/>
      <w:r>
        <w:t>Wandewyk</w:t>
      </w:r>
      <w:proofErr w:type="spellEnd"/>
      <w:r>
        <w:t xml:space="preserve"> of London, draper(q.v.).</w:t>
      </w:r>
    </w:p>
    <w:p w14:paraId="6D8ACAC0" w14:textId="77777777" w:rsidR="006814A4" w:rsidRDefault="006814A4" w:rsidP="006814A4">
      <w:pPr>
        <w:pStyle w:val="NoSpacing"/>
      </w:pPr>
      <w:r>
        <w:tab/>
      </w:r>
      <w:r>
        <w:tab/>
        <w:t xml:space="preserve">( </w:t>
      </w:r>
      <w:hyperlink r:id="rId6" w:history="1">
        <w:r w:rsidRPr="0002537D">
          <w:rPr>
            <w:rStyle w:val="Hyperlink"/>
          </w:rPr>
          <w:t>www.londonroll.org</w:t>
        </w:r>
      </w:hyperlink>
      <w:r>
        <w:t xml:space="preserve"> )</w:t>
      </w:r>
    </w:p>
    <w:p w14:paraId="0091245C" w14:textId="77777777" w:rsidR="006814A4" w:rsidRDefault="006814A4" w:rsidP="006814A4">
      <w:pPr>
        <w:pStyle w:val="NoSpacing"/>
      </w:pPr>
    </w:p>
    <w:p w14:paraId="5B2C9398" w14:textId="77777777" w:rsidR="006814A4" w:rsidRDefault="006814A4" w:rsidP="006814A4">
      <w:pPr>
        <w:pStyle w:val="NoSpacing"/>
      </w:pPr>
    </w:p>
    <w:p w14:paraId="58271492" w14:textId="77777777" w:rsidR="006814A4" w:rsidRDefault="006814A4" w:rsidP="006814A4">
      <w:pPr>
        <w:pStyle w:val="NoSpacing"/>
      </w:pPr>
      <w:r>
        <w:t>22 July 2024</w:t>
      </w:r>
    </w:p>
    <w:p w14:paraId="6E7E39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9EE2A" w14:textId="77777777" w:rsidR="006814A4" w:rsidRDefault="006814A4" w:rsidP="009139A6">
      <w:r>
        <w:separator/>
      </w:r>
    </w:p>
  </w:endnote>
  <w:endnote w:type="continuationSeparator" w:id="0">
    <w:p w14:paraId="3280C0A9" w14:textId="77777777" w:rsidR="006814A4" w:rsidRDefault="006814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5E2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B50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751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D6311" w14:textId="77777777" w:rsidR="006814A4" w:rsidRDefault="006814A4" w:rsidP="009139A6">
      <w:r>
        <w:separator/>
      </w:r>
    </w:p>
  </w:footnote>
  <w:footnote w:type="continuationSeparator" w:id="0">
    <w:p w14:paraId="608CFC54" w14:textId="77777777" w:rsidR="006814A4" w:rsidRDefault="006814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A99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E12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F8F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4A4"/>
    <w:rsid w:val="000666E0"/>
    <w:rsid w:val="002510B7"/>
    <w:rsid w:val="00270799"/>
    <w:rsid w:val="005C130B"/>
    <w:rsid w:val="006814A4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BD2F0"/>
  <w15:chartTrackingRefBased/>
  <w15:docId w15:val="{1E3CE24E-2140-4D39-A3EA-81B6A6E0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14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2024-07-23T11:14:00Z</dcterms:created>
  <dcterms:modified xsi:type="dcterms:W3CDTF">2024-07-23T11:14:00Z</dcterms:modified>
</cp:coreProperties>
</file>